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22414" w14:textId="73550BED" w:rsidR="00535962" w:rsidRPr="00F7167E" w:rsidRDefault="00EA007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20B7846D">
                <wp:simplePos x="0" y="0"/>
                <wp:positionH relativeFrom="column">
                  <wp:posOffset>4295776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E90749" w14:textId="6FB6C9AC" w:rsidR="001466B0" w:rsidRPr="00821BBC" w:rsidRDefault="002D15F5" w:rsidP="001466B0">
                                <w:pPr>
                                  <w:jc w:val="center"/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</w:pPr>
                                <w:r w:rsidRPr="00821BBC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SUPBANCO-DAF-CD-202</w:t>
                                </w:r>
                                <w:r w:rsidR="00AC593B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5</w:t>
                                </w:r>
                                <w:r w:rsidRPr="00821BBC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-0</w:t>
                                </w:r>
                                <w:r w:rsidR="00AC593B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0</w:t>
                                </w:r>
                                <w:r w:rsidR="00492F0E">
                                  <w:rPr>
                                    <w:rStyle w:val="Style2"/>
                                    <w:sz w:val="20"/>
                                    <w:szCs w:val="16"/>
                                  </w:rPr>
                                  <w:t>28</w:t>
                                </w:r>
                              </w:p>
                              <w:p w14:paraId="387C8D43" w14:textId="77777777" w:rsidR="00B33C75" w:rsidRPr="00535962" w:rsidRDefault="00B33C75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Fma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9E90749" w14:textId="6FB6C9AC" w:rsidR="001466B0" w:rsidRPr="00821BBC" w:rsidRDefault="002D15F5" w:rsidP="001466B0">
                          <w:pPr>
                            <w:jc w:val="center"/>
                            <w:rPr>
                              <w:rStyle w:val="Style2"/>
                              <w:sz w:val="20"/>
                              <w:szCs w:val="16"/>
                            </w:rPr>
                          </w:pPr>
                          <w:r w:rsidRPr="00821BBC">
                            <w:rPr>
                              <w:rStyle w:val="Style2"/>
                              <w:sz w:val="20"/>
                              <w:szCs w:val="16"/>
                            </w:rPr>
                            <w:t>SUPBANCO-DAF-CD-202</w:t>
                          </w:r>
                          <w:r w:rsidR="00AC593B">
                            <w:rPr>
                              <w:rStyle w:val="Style2"/>
                              <w:sz w:val="20"/>
                              <w:szCs w:val="16"/>
                            </w:rPr>
                            <w:t>5</w:t>
                          </w:r>
                          <w:r w:rsidRPr="00821BBC">
                            <w:rPr>
                              <w:rStyle w:val="Style2"/>
                              <w:sz w:val="20"/>
                              <w:szCs w:val="16"/>
                            </w:rPr>
                            <w:t>-0</w:t>
                          </w:r>
                          <w:r w:rsidR="00AC593B">
                            <w:rPr>
                              <w:rStyle w:val="Style2"/>
                              <w:sz w:val="20"/>
                              <w:szCs w:val="16"/>
                            </w:rPr>
                            <w:t>0</w:t>
                          </w:r>
                          <w:r w:rsidR="00492F0E">
                            <w:rPr>
                              <w:rStyle w:val="Style2"/>
                              <w:sz w:val="20"/>
                              <w:szCs w:val="16"/>
                            </w:rPr>
                            <w:t>28</w:t>
                          </w:r>
                        </w:p>
                        <w:p w14:paraId="387C8D43" w14:textId="77777777" w:rsidR="00B33C75" w:rsidRPr="00535962" w:rsidRDefault="00B33C75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58A22CA0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28C67D3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2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CKIoNP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492F0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3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Dic2M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AC593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15A57D51">
                <wp:simplePos x="0" y="0"/>
                <wp:positionH relativeFrom="column">
                  <wp:posOffset>1044023</wp:posOffset>
                </wp:positionH>
                <wp:positionV relativeFrom="paragraph">
                  <wp:posOffset>97818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4" type="#_x0000_t202" style="position:absolute;left:0;text-align:left;margin-left:82.2pt;margin-top:7.7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fiow0d0AAAAJAQAADwAAAGRycy9k&#10;b3ducmV2LnhtbEyPzU7DMBCE70i8g7WVuCDqNMpPCXEqQAJxbekDbOJtEjW2o9ht0rdnOcFpdzSj&#10;2W/L3WIGcaXJ984q2KwjEGQbp3vbKjh+fzxtQfiAVuPgLCm4kYdddX9XYqHdbPd0PYRWcIn1BSro&#10;QhgLKX3TkUG/diNZ9k5uMhhYTq3UE85cbgYZR1EmDfaWL3Q40ntHzflwMQpOX/Nj+jzXn+GY75Ps&#10;Dfu8djelHlbL6wuIQEv4C8MvPqNDxUy1u1jtxcA6SxKO8pLy5EAebzIQtYJ0G4OsSvn/g+oH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fiow0d0AAAAJAQAADwAAAAAAAAAAAAAAAABR&#10;BAAAZHJzL2Rvd25yZXYueG1sUEsFBgAAAAAEAAQA8wAAAFsFAAAAAA=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492F0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5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AC593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E3A5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FDBF2" w14:textId="77777777" w:rsidR="009E3A58" w:rsidRDefault="009E3A58" w:rsidP="001007E7">
      <w:pPr>
        <w:spacing w:after="0" w:line="240" w:lineRule="auto"/>
      </w:pPr>
      <w:r>
        <w:separator/>
      </w:r>
    </w:p>
  </w:endnote>
  <w:endnote w:type="continuationSeparator" w:id="0">
    <w:p w14:paraId="4104349D" w14:textId="77777777" w:rsidR="009E3A58" w:rsidRDefault="009E3A5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4E9EC" w14:textId="77777777" w:rsidR="009E3A58" w:rsidRDefault="009E3A58" w:rsidP="001007E7">
      <w:pPr>
        <w:spacing w:after="0" w:line="240" w:lineRule="auto"/>
      </w:pPr>
      <w:r>
        <w:separator/>
      </w:r>
    </w:p>
  </w:footnote>
  <w:footnote w:type="continuationSeparator" w:id="0">
    <w:p w14:paraId="45EE9DA5" w14:textId="77777777" w:rsidR="009E3A58" w:rsidRDefault="009E3A5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03D2"/>
    <w:rsid w:val="000030D2"/>
    <w:rsid w:val="00034DD9"/>
    <w:rsid w:val="00045479"/>
    <w:rsid w:val="0005792C"/>
    <w:rsid w:val="0007473F"/>
    <w:rsid w:val="000A53A7"/>
    <w:rsid w:val="000B0DCD"/>
    <w:rsid w:val="000E02D9"/>
    <w:rsid w:val="000F2A47"/>
    <w:rsid w:val="001007E7"/>
    <w:rsid w:val="001020C0"/>
    <w:rsid w:val="0011275D"/>
    <w:rsid w:val="00130174"/>
    <w:rsid w:val="00130E69"/>
    <w:rsid w:val="001466B0"/>
    <w:rsid w:val="00157600"/>
    <w:rsid w:val="00170EC5"/>
    <w:rsid w:val="001752C5"/>
    <w:rsid w:val="00181E8D"/>
    <w:rsid w:val="00191A2D"/>
    <w:rsid w:val="00194FF2"/>
    <w:rsid w:val="001A3F92"/>
    <w:rsid w:val="001D6074"/>
    <w:rsid w:val="001E4E64"/>
    <w:rsid w:val="001F05AC"/>
    <w:rsid w:val="001F2F5C"/>
    <w:rsid w:val="001F73A7"/>
    <w:rsid w:val="002009A7"/>
    <w:rsid w:val="002248C6"/>
    <w:rsid w:val="00253D03"/>
    <w:rsid w:val="00253DBA"/>
    <w:rsid w:val="0026335F"/>
    <w:rsid w:val="00266CE7"/>
    <w:rsid w:val="0029223E"/>
    <w:rsid w:val="00295BD4"/>
    <w:rsid w:val="002C35C8"/>
    <w:rsid w:val="002D15F5"/>
    <w:rsid w:val="002D451D"/>
    <w:rsid w:val="002E1412"/>
    <w:rsid w:val="002E7BD6"/>
    <w:rsid w:val="00314023"/>
    <w:rsid w:val="00324852"/>
    <w:rsid w:val="00332800"/>
    <w:rsid w:val="0033791D"/>
    <w:rsid w:val="00341484"/>
    <w:rsid w:val="003733A7"/>
    <w:rsid w:val="0037594A"/>
    <w:rsid w:val="00392351"/>
    <w:rsid w:val="003A6141"/>
    <w:rsid w:val="003D4AC9"/>
    <w:rsid w:val="003D796C"/>
    <w:rsid w:val="00404131"/>
    <w:rsid w:val="0042490F"/>
    <w:rsid w:val="004379A6"/>
    <w:rsid w:val="0044234A"/>
    <w:rsid w:val="0044525C"/>
    <w:rsid w:val="00456C17"/>
    <w:rsid w:val="00460E32"/>
    <w:rsid w:val="00466B9C"/>
    <w:rsid w:val="00492F0E"/>
    <w:rsid w:val="004B230B"/>
    <w:rsid w:val="004B30DA"/>
    <w:rsid w:val="004D45A8"/>
    <w:rsid w:val="004F0D1A"/>
    <w:rsid w:val="00521CD2"/>
    <w:rsid w:val="005238CB"/>
    <w:rsid w:val="00526436"/>
    <w:rsid w:val="00535962"/>
    <w:rsid w:val="005C21CA"/>
    <w:rsid w:val="005E5C78"/>
    <w:rsid w:val="00611A07"/>
    <w:rsid w:val="00613E38"/>
    <w:rsid w:val="0062592A"/>
    <w:rsid w:val="006506D0"/>
    <w:rsid w:val="00651E48"/>
    <w:rsid w:val="00666D56"/>
    <w:rsid w:val="006709BC"/>
    <w:rsid w:val="006A0D54"/>
    <w:rsid w:val="006A4D32"/>
    <w:rsid w:val="006C4E6C"/>
    <w:rsid w:val="006D2FA6"/>
    <w:rsid w:val="006D5A34"/>
    <w:rsid w:val="006D792A"/>
    <w:rsid w:val="006F18FF"/>
    <w:rsid w:val="006F567F"/>
    <w:rsid w:val="00716967"/>
    <w:rsid w:val="00725091"/>
    <w:rsid w:val="0075659F"/>
    <w:rsid w:val="00780880"/>
    <w:rsid w:val="00796F47"/>
    <w:rsid w:val="007B0E1F"/>
    <w:rsid w:val="007B6F6F"/>
    <w:rsid w:val="007D58D4"/>
    <w:rsid w:val="00800603"/>
    <w:rsid w:val="00813858"/>
    <w:rsid w:val="00820C9F"/>
    <w:rsid w:val="00821BBC"/>
    <w:rsid w:val="00822359"/>
    <w:rsid w:val="0082707E"/>
    <w:rsid w:val="008315B0"/>
    <w:rsid w:val="008929A8"/>
    <w:rsid w:val="008B3AE5"/>
    <w:rsid w:val="008C388B"/>
    <w:rsid w:val="009053C2"/>
    <w:rsid w:val="009237EB"/>
    <w:rsid w:val="009328F0"/>
    <w:rsid w:val="0096599E"/>
    <w:rsid w:val="00966EEE"/>
    <w:rsid w:val="00977C54"/>
    <w:rsid w:val="009A43A7"/>
    <w:rsid w:val="009A646F"/>
    <w:rsid w:val="009E3A58"/>
    <w:rsid w:val="00A12D5A"/>
    <w:rsid w:val="00A16099"/>
    <w:rsid w:val="00A16374"/>
    <w:rsid w:val="00A42908"/>
    <w:rsid w:val="00A4384C"/>
    <w:rsid w:val="00A640BD"/>
    <w:rsid w:val="00A641A7"/>
    <w:rsid w:val="00A72F42"/>
    <w:rsid w:val="00A73168"/>
    <w:rsid w:val="00AA2306"/>
    <w:rsid w:val="00AC593B"/>
    <w:rsid w:val="00AD7919"/>
    <w:rsid w:val="00AE35AA"/>
    <w:rsid w:val="00AF2E6B"/>
    <w:rsid w:val="00B33C75"/>
    <w:rsid w:val="00B62EEF"/>
    <w:rsid w:val="00B942B1"/>
    <w:rsid w:val="00B97B51"/>
    <w:rsid w:val="00BA0007"/>
    <w:rsid w:val="00BB1D79"/>
    <w:rsid w:val="00BB5D61"/>
    <w:rsid w:val="00BC1D0C"/>
    <w:rsid w:val="00BC61BD"/>
    <w:rsid w:val="00BD1586"/>
    <w:rsid w:val="00BF479C"/>
    <w:rsid w:val="00C078CB"/>
    <w:rsid w:val="00C117E3"/>
    <w:rsid w:val="00C22DBE"/>
    <w:rsid w:val="00C22E19"/>
    <w:rsid w:val="00C24508"/>
    <w:rsid w:val="00C4188F"/>
    <w:rsid w:val="00C5078F"/>
    <w:rsid w:val="00C56547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A0DF5"/>
    <w:rsid w:val="00DB29C4"/>
    <w:rsid w:val="00DC1CA6"/>
    <w:rsid w:val="00DC5D96"/>
    <w:rsid w:val="00DD4F3E"/>
    <w:rsid w:val="00E13E55"/>
    <w:rsid w:val="00E46261"/>
    <w:rsid w:val="00E5750E"/>
    <w:rsid w:val="00E82502"/>
    <w:rsid w:val="00E84363"/>
    <w:rsid w:val="00EA007A"/>
    <w:rsid w:val="00EA6B34"/>
    <w:rsid w:val="00EA7406"/>
    <w:rsid w:val="00EE1E7B"/>
    <w:rsid w:val="00EF7AD8"/>
    <w:rsid w:val="00F11FF8"/>
    <w:rsid w:val="00F225BF"/>
    <w:rsid w:val="00F36E1D"/>
    <w:rsid w:val="00F50BA8"/>
    <w:rsid w:val="00F53753"/>
    <w:rsid w:val="00F66D52"/>
    <w:rsid w:val="00F7167E"/>
    <w:rsid w:val="00F7443C"/>
    <w:rsid w:val="00F82EBF"/>
    <w:rsid w:val="00F84D68"/>
    <w:rsid w:val="00F90EE9"/>
    <w:rsid w:val="00F9504D"/>
    <w:rsid w:val="00FA01DC"/>
    <w:rsid w:val="00FA2AFA"/>
    <w:rsid w:val="00FC2870"/>
    <w:rsid w:val="00FE28C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5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948D71A9-B2AA-4D10-8736-6591E0265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469DD0-C3AA-4CD9-947C-542BE094B7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40</cp:revision>
  <cp:lastPrinted>2011-03-04T18:48:00Z</cp:lastPrinted>
  <dcterms:created xsi:type="dcterms:W3CDTF">2022-11-22T15:38:00Z</dcterms:created>
  <dcterms:modified xsi:type="dcterms:W3CDTF">2025-03-04T15:45:00Z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2022-11-16T15:59:58Z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ec4b9fa6-c2de-4304-9ceb-fdefd3e2b6dd</vt:lpwstr>
  </property>
  <property fmtid="{D5CDD505-2E9C-101B-9397-08002B2CF9AE}" pid="9" name="MSIP_Label_81f5a2da-7ac4-4e60-a27b-a125ee74514f_ContentBits">
    <vt:lpwstr>0</vt:lpwstr>
  </property>
</Properties>
</file>